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E25AD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POTTER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58286252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</w:p>
    <w:p w14:paraId="2050C306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</w:p>
    <w:p w14:paraId="555691D9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Son of Robert Potter of </w:t>
      </w:r>
      <w:proofErr w:type="spellStart"/>
      <w:r>
        <w:rPr>
          <w:rFonts w:eastAsia="Times New Roman" w:cs="Times New Roman"/>
          <w:szCs w:val="24"/>
        </w:rPr>
        <w:t>Caston</w:t>
      </w:r>
      <w:proofErr w:type="spellEnd"/>
      <w:r>
        <w:rPr>
          <w:rFonts w:eastAsia="Times New Roman" w:cs="Times New Roman"/>
          <w:szCs w:val="24"/>
        </w:rPr>
        <w:t>, Norfolk(q.v.), and his wife, Margaret(q.v.).</w:t>
      </w:r>
    </w:p>
    <w:p w14:paraId="75261569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1104658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p.44)</w:t>
      </w:r>
    </w:p>
    <w:p w14:paraId="786778B4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</w:p>
    <w:p w14:paraId="348E9052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</w:p>
    <w:p w14:paraId="5C43683D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Apr.1499</w:t>
      </w:r>
      <w:r>
        <w:rPr>
          <w:rFonts w:eastAsia="Times New Roman" w:cs="Times New Roman"/>
          <w:szCs w:val="24"/>
        </w:rPr>
        <w:tab/>
        <w:t>His father bequeathed him two heifers.     (ibid.)</w:t>
      </w:r>
    </w:p>
    <w:p w14:paraId="2102CCD2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</w:p>
    <w:p w14:paraId="037853E8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</w:p>
    <w:p w14:paraId="3A37A6ED" w14:textId="77777777" w:rsidR="00D578A9" w:rsidRDefault="00D578A9" w:rsidP="00D578A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May 2023</w:t>
      </w:r>
    </w:p>
    <w:p w14:paraId="51C572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AE2A1" w14:textId="77777777" w:rsidR="00D578A9" w:rsidRDefault="00D578A9" w:rsidP="009139A6">
      <w:r>
        <w:separator/>
      </w:r>
    </w:p>
  </w:endnote>
  <w:endnote w:type="continuationSeparator" w:id="0">
    <w:p w14:paraId="5143CD3D" w14:textId="77777777" w:rsidR="00D578A9" w:rsidRDefault="00D578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FF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B3E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587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98F21" w14:textId="77777777" w:rsidR="00D578A9" w:rsidRDefault="00D578A9" w:rsidP="009139A6">
      <w:r>
        <w:separator/>
      </w:r>
    </w:p>
  </w:footnote>
  <w:footnote w:type="continuationSeparator" w:id="0">
    <w:p w14:paraId="3CE2277F" w14:textId="77777777" w:rsidR="00D578A9" w:rsidRDefault="00D578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2AB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800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F89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8A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578A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C3AB1"/>
  <w15:chartTrackingRefBased/>
  <w15:docId w15:val="{32CC7E4E-5BFF-40FE-91CB-D3BC215A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2023-05-23T08:02:00Z</dcterms:created>
  <dcterms:modified xsi:type="dcterms:W3CDTF">2023-05-23T08:03:00Z</dcterms:modified>
</cp:coreProperties>
</file>